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038" w:rsidRDefault="00490038" w:rsidP="00F96081">
      <w:pPr>
        <w:spacing w:after="0" w:line="240" w:lineRule="auto"/>
        <w:jc w:val="right"/>
      </w:pPr>
      <w:r>
        <w:t>Приложение №17</w:t>
      </w:r>
    </w:p>
    <w:p w:rsidR="00490038" w:rsidRDefault="00490038" w:rsidP="00F96081">
      <w:pPr>
        <w:spacing w:after="0" w:line="240" w:lineRule="auto"/>
        <w:jc w:val="right"/>
      </w:pPr>
      <w:r>
        <w:t>к постановлению администрации муниципального района</w:t>
      </w:r>
    </w:p>
    <w:p w:rsidR="00490038" w:rsidRDefault="00490038" w:rsidP="00F96081">
      <w:pPr>
        <w:spacing w:after="0" w:line="240" w:lineRule="auto"/>
        <w:jc w:val="right"/>
      </w:pPr>
      <w:r>
        <w:t xml:space="preserve">27 декабря </w:t>
      </w:r>
      <w:smartTag w:uri="urn:schemas-microsoft-com:office:smarttags" w:element="metricconverter">
        <w:smartTagPr>
          <w:attr w:name="ProductID" w:val="2024 г"/>
        </w:smartTagPr>
        <w:r>
          <w:t>2024 г</w:t>
        </w:r>
      </w:smartTag>
      <w:r>
        <w:t>. № 239</w:t>
      </w:r>
    </w:p>
    <w:p w:rsidR="00490038" w:rsidRDefault="00490038" w:rsidP="00F96081">
      <w:pPr>
        <w:spacing w:after="0" w:line="240" w:lineRule="auto"/>
        <w:jc w:val="right"/>
      </w:pPr>
    </w:p>
    <w:p w:rsidR="00490038" w:rsidRDefault="00490038" w:rsidP="00F96081">
      <w:pPr>
        <w:spacing w:after="0" w:line="240" w:lineRule="auto"/>
        <w:jc w:val="center"/>
      </w:pPr>
      <w:r>
        <w:t>Графическая схема размещения НТО на территории МО «Качугский район» по адресу:</w:t>
      </w:r>
    </w:p>
    <w:p w:rsidR="00490038" w:rsidRDefault="00490038" w:rsidP="00F96081">
      <w:pPr>
        <w:spacing w:after="0" w:line="240" w:lineRule="auto"/>
        <w:jc w:val="center"/>
      </w:pPr>
      <w:r>
        <w:t>с. Манзурка, ул. Трактовая, напротив магазина ООО «КТД»</w:t>
      </w:r>
    </w:p>
    <w:p w:rsidR="00490038" w:rsidRDefault="00490038">
      <w:r w:rsidRPr="00B20E26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8.25pt;height:453.75pt;visibility:visible">
            <v:imagedata r:id="rId4" o:title=""/>
          </v:shape>
        </w:pict>
      </w:r>
    </w:p>
    <w:p w:rsidR="00490038" w:rsidRDefault="00490038" w:rsidP="00886DDA"/>
    <w:p w:rsidR="00490038" w:rsidRPr="00886DDA" w:rsidRDefault="00490038" w:rsidP="00886D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86DDA">
        <w:rPr>
          <w:rFonts w:ascii="Times New Roman" w:hAnsi="Times New Roman"/>
          <w:b/>
          <w:sz w:val="28"/>
          <w:szCs w:val="28"/>
          <w:lang w:eastAsia="ru-RU"/>
        </w:rPr>
        <w:t>Система координат – МСК-38, зона - 4</w:t>
      </w:r>
    </w:p>
    <w:tbl>
      <w:tblPr>
        <w:tblpPr w:leftFromText="180" w:rightFromText="180" w:vertAnchor="page" w:horzAnchor="margin" w:tblpY="124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2693"/>
        <w:gridCol w:w="2977"/>
      </w:tblGrid>
      <w:tr w:rsidR="00490038" w:rsidRPr="00257B55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038" w:rsidRPr="007F376A" w:rsidRDefault="00490038" w:rsidP="006D5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038" w:rsidRPr="00257B55" w:rsidRDefault="00490038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B55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0038" w:rsidRPr="00257B55" w:rsidRDefault="00490038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B55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</w:tr>
      <w:tr w:rsidR="00490038" w:rsidRPr="00257B55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038" w:rsidRPr="00257B55" w:rsidRDefault="00490038" w:rsidP="006267D3">
            <w:bookmarkStart w:id="0" w:name="_GoBack"/>
            <w:bookmarkEnd w:id="0"/>
            <w:r w:rsidRPr="00257B55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038" w:rsidRPr="00257B55" w:rsidRDefault="00490038" w:rsidP="006267D3">
            <w:r w:rsidRPr="00257B55">
              <w:t>517851.42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0038" w:rsidRPr="00257B55" w:rsidRDefault="00490038" w:rsidP="006267D3">
            <w:r w:rsidRPr="00257B55">
              <w:t>4251843.25</w:t>
            </w:r>
          </w:p>
        </w:tc>
      </w:tr>
      <w:tr w:rsidR="00490038" w:rsidRPr="00257B55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038" w:rsidRPr="00257B55" w:rsidRDefault="00490038" w:rsidP="006267D3">
            <w:r w:rsidRPr="00257B55"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038" w:rsidRPr="00257B55" w:rsidRDefault="00490038" w:rsidP="006267D3">
            <w:r w:rsidRPr="00257B55">
              <w:t>517854.31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0038" w:rsidRPr="00257B55" w:rsidRDefault="00490038" w:rsidP="006267D3">
            <w:r w:rsidRPr="00257B55">
              <w:t>4251844.06</w:t>
            </w:r>
          </w:p>
        </w:tc>
      </w:tr>
      <w:tr w:rsidR="00490038" w:rsidRPr="00257B55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038" w:rsidRPr="00257B55" w:rsidRDefault="00490038" w:rsidP="006267D3">
            <w:r w:rsidRPr="00257B55"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038" w:rsidRPr="00257B55" w:rsidRDefault="00490038" w:rsidP="006267D3">
            <w:r w:rsidRPr="00257B55">
              <w:t>517853.77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0038" w:rsidRPr="00257B55" w:rsidRDefault="00490038" w:rsidP="006267D3">
            <w:r w:rsidRPr="00257B55">
              <w:t>4251845.98</w:t>
            </w:r>
          </w:p>
        </w:tc>
      </w:tr>
      <w:tr w:rsidR="00490038" w:rsidRPr="00257B55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038" w:rsidRPr="00257B55" w:rsidRDefault="00490038" w:rsidP="006267D3">
            <w:r w:rsidRPr="00257B55"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038" w:rsidRPr="00257B55" w:rsidRDefault="00490038" w:rsidP="006267D3">
            <w:r w:rsidRPr="00257B55">
              <w:t>517850.88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0038" w:rsidRPr="00257B55" w:rsidRDefault="00490038" w:rsidP="006267D3">
            <w:r w:rsidRPr="00257B55">
              <w:t>4251845.17</w:t>
            </w:r>
          </w:p>
        </w:tc>
      </w:tr>
    </w:tbl>
    <w:p w:rsidR="00490038" w:rsidRPr="00431D01" w:rsidRDefault="00490038" w:rsidP="00886DDA">
      <w:pPr>
        <w:rPr>
          <w:i/>
        </w:rPr>
      </w:pPr>
    </w:p>
    <w:sectPr w:rsidR="00490038" w:rsidRPr="00431D01" w:rsidSect="00F96081">
      <w:pgSz w:w="11906" w:h="16838"/>
      <w:pgMar w:top="567" w:right="425" w:bottom="567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DDA"/>
    <w:rsid w:val="0000707D"/>
    <w:rsid w:val="001532A0"/>
    <w:rsid w:val="00233223"/>
    <w:rsid w:val="00257B55"/>
    <w:rsid w:val="002904AC"/>
    <w:rsid w:val="00305D54"/>
    <w:rsid w:val="003441AC"/>
    <w:rsid w:val="003467DB"/>
    <w:rsid w:val="00374EC3"/>
    <w:rsid w:val="003918F0"/>
    <w:rsid w:val="003933B4"/>
    <w:rsid w:val="003A6753"/>
    <w:rsid w:val="00431D01"/>
    <w:rsid w:val="00432685"/>
    <w:rsid w:val="00490038"/>
    <w:rsid w:val="00602C3F"/>
    <w:rsid w:val="006267D3"/>
    <w:rsid w:val="006428DF"/>
    <w:rsid w:val="006D582E"/>
    <w:rsid w:val="00745F84"/>
    <w:rsid w:val="0076648A"/>
    <w:rsid w:val="00787397"/>
    <w:rsid w:val="007D7300"/>
    <w:rsid w:val="007F376A"/>
    <w:rsid w:val="00886DDA"/>
    <w:rsid w:val="008D3E58"/>
    <w:rsid w:val="009005C9"/>
    <w:rsid w:val="00944E4A"/>
    <w:rsid w:val="0098605B"/>
    <w:rsid w:val="00B20E26"/>
    <w:rsid w:val="00B94FBB"/>
    <w:rsid w:val="00C71FC2"/>
    <w:rsid w:val="00DB0347"/>
    <w:rsid w:val="00DB7042"/>
    <w:rsid w:val="00E43858"/>
    <w:rsid w:val="00E46CB5"/>
    <w:rsid w:val="00E61BD1"/>
    <w:rsid w:val="00F939B6"/>
    <w:rsid w:val="00F96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48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6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55</Words>
  <Characters>316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wisarg</cp:lastModifiedBy>
  <cp:revision>4</cp:revision>
  <cp:lastPrinted>2025-01-17T01:32:00Z</cp:lastPrinted>
  <dcterms:created xsi:type="dcterms:W3CDTF">2025-01-15T03:02:00Z</dcterms:created>
  <dcterms:modified xsi:type="dcterms:W3CDTF">2025-01-17T01:33:00Z</dcterms:modified>
</cp:coreProperties>
</file>